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B496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B496E" w:rsidRPr="00EB496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B496E" w:rsidRPr="00EB496E">
          <w:rPr>
            <w:rStyle w:val="aa"/>
          </w:rPr>
          <w:t>440052, г. Пенза, ул. Ново-Тамбовская, д.9;</w:t>
        </w:r>
        <w:r w:rsidR="00EB496E" w:rsidRPr="00EB496E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B496E" w:rsidRPr="00EB496E">
          <w:rPr>
            <w:rStyle w:val="aa"/>
          </w:rPr>
          <w:t xml:space="preserve"> Отделение анестезиологии-реанимации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B496E" w:rsidRPr="00EB496E">
          <w:rPr>
            <w:u w:val="single"/>
          </w:rPr>
          <w:t xml:space="preserve"> 07143/046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B496E" w:rsidRPr="00EB496E">
          <w:rPr>
            <w:rStyle w:val="aa"/>
          </w:rPr>
          <w:t xml:space="preserve"> Заведующий </w:t>
        </w:r>
        <w:r w:rsidR="00EB496E" w:rsidRPr="00EB496E">
          <w:rPr>
            <w:u w:val="single"/>
          </w:rPr>
          <w:t xml:space="preserve">отделением анестезиологии-реанимации - врач-анестезиолог-реаниматолог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B496E" w:rsidRPr="00EB496E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B496E" w:rsidRPr="00EB496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823C51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23C51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B496E" w:rsidRPr="00EB496E">
          <w:t xml:space="preserve"> ПЭВМ, оборудование операционной, оборудование палат интенсивной терапии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46.2; 46.5; 46.3</w:t>
            </w:r>
          </w:p>
        </w:tc>
        <w:tc>
          <w:tcPr>
            <w:tcW w:w="2108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46.3</w:t>
            </w:r>
          </w:p>
        </w:tc>
        <w:tc>
          <w:tcPr>
            <w:tcW w:w="1843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144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6503A3" w:rsidRDefault="006503A3" w:rsidP="007C56B5">
            <w:pPr>
              <w:pStyle w:val="a8"/>
            </w:pPr>
            <w:r>
              <w:t>49.4; 49.6; 49.3</w:t>
            </w:r>
          </w:p>
        </w:tc>
        <w:tc>
          <w:tcPr>
            <w:tcW w:w="2108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108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палате интенсивной терапии</w:t>
            </w:r>
          </w:p>
        </w:tc>
        <w:tc>
          <w:tcPr>
            <w:tcW w:w="2286" w:type="dxa"/>
            <w:vAlign w:val="center"/>
          </w:tcPr>
          <w:p w:rsidR="006503A3" w:rsidRDefault="006503A3" w:rsidP="007C56B5">
            <w:pPr>
              <w:pStyle w:val="a8"/>
            </w:pPr>
            <w:r>
              <w:t>47.4; 47.6; 47.9</w:t>
            </w:r>
          </w:p>
        </w:tc>
        <w:tc>
          <w:tcPr>
            <w:tcW w:w="2108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lastRenderedPageBreak/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23C51" w:rsidP="00FE033F">
      <w:pPr>
        <w:pStyle w:val="a6"/>
      </w:pPr>
      <w:fldSimple w:instr=" DOCVARIABLE  shum_result \* MERGEFORMAT ">
        <w:r w:rsidR="006503A3" w:rsidRPr="006503A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46.6 дБА со стандартной неопределенностью, равной 0.72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503A3" w:rsidRPr="00A31431" w:rsidTr="006939DC">
        <w:trPr>
          <w:jc w:val="center"/>
        </w:trPr>
        <w:tc>
          <w:tcPr>
            <w:tcW w:w="372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46.6</w:t>
            </w:r>
          </w:p>
        </w:tc>
        <w:tc>
          <w:tcPr>
            <w:tcW w:w="231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23C51" w:rsidP="00D76DF8">
      <w:fldSimple w:instr=" DOCVARIABLE att_zakl \* MERGEFORMAT ">
        <w:r w:rsidR="006503A3" w:rsidRPr="006503A3">
          <w:rPr>
            <w:bCs/>
          </w:rPr>
          <w:t>-</w:t>
        </w:r>
        <w:r w:rsidR="006503A3" w:rsidRPr="006503A3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503A3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B496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23C51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23C51" w:rsidRPr="00C30AD7">
            <w:rPr>
              <w:rStyle w:val="ad"/>
              <w:sz w:val="20"/>
              <w:szCs w:val="20"/>
            </w:rPr>
            <w:fldChar w:fldCharType="separate"/>
          </w:r>
          <w:r w:rsidR="00EB496E">
            <w:rPr>
              <w:rStyle w:val="ad"/>
              <w:noProof/>
              <w:sz w:val="20"/>
              <w:szCs w:val="20"/>
            </w:rPr>
            <w:t>1</w:t>
          </w:r>
          <w:r w:rsidR="00823C51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B496E" w:rsidRPr="00EB496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, оборудование палат интенсивной терапии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5D3F1AD0A5484D02863DF2F81D4B066D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6- Ш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030BF6D871473C84A3FD30D20B2739"/>
    <w:docVar w:name="rm_id" w:val="248"/>
    <w:docVar w:name="rm_name" w:val=" Заведующий отделением анестезиологии-реанимации - врач-анестезиолог-реаниматолог "/>
    <w:docVar w:name="rm_number" w:val=" 07143/046 "/>
    <w:docVar w:name="shum_result" w:val="Эквивалентный уровень звука за 8-часовой рабочий день на данном рабочем месте составляет 46.6 дБА со стандартной неопределенностью, равной 0.7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, вещества для наркоза "/>
    <w:docVar w:name="U8h" w:val="0.72"/>
    <w:docVar w:name="version" w:val="51"/>
    <w:docVar w:name="zona_name" w:val="Палаты интенсивной терапии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9375D"/>
    <w:rsid w:val="002A3563"/>
    <w:rsid w:val="002E55C6"/>
    <w:rsid w:val="00305844"/>
    <w:rsid w:val="00305B2F"/>
    <w:rsid w:val="003332FD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63E94"/>
    <w:rsid w:val="005665FA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503A3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23C51"/>
    <w:rsid w:val="00836834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B5302"/>
    <w:rsid w:val="00DD6B1F"/>
    <w:rsid w:val="00E124F4"/>
    <w:rsid w:val="00E36337"/>
    <w:rsid w:val="00E576CE"/>
    <w:rsid w:val="00E7446B"/>
    <w:rsid w:val="00EB496E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2016-10-18T07:19:00Z</dcterms:created>
  <dcterms:modified xsi:type="dcterms:W3CDTF">2016-10-18T09:23:00Z</dcterms:modified>
</cp:coreProperties>
</file>